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3EA3" w:rsidRDefault="000F3EA3" w:rsidP="000F3E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212A1D">
        <w:rPr>
          <w:b/>
          <w:noProof/>
          <w:sz w:val="24"/>
        </w:rPr>
        <w:t>4</w:t>
      </w:r>
      <w:r w:rsidR="00DD75F3">
        <w:rPr>
          <w:b/>
          <w:noProof/>
          <w:sz w:val="24"/>
        </w:rPr>
        <w:t>1-e</w:t>
      </w:r>
      <w:r>
        <w:rPr>
          <w:b/>
          <w:i/>
          <w:noProof/>
          <w:sz w:val="28"/>
        </w:rPr>
        <w:tab/>
      </w:r>
      <w:r w:rsidR="00893DEA" w:rsidRPr="00893DEA">
        <w:rPr>
          <w:b/>
          <w:noProof/>
          <w:sz w:val="24"/>
        </w:rPr>
        <w:t>C1-232361</w:t>
      </w:r>
      <w:bookmarkStart w:id="0" w:name="_GoBack"/>
      <w:bookmarkEnd w:id="0"/>
    </w:p>
    <w:p w:rsidR="000F3EA3" w:rsidRDefault="00DA5642" w:rsidP="000F3E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szCs w:val="24"/>
          <w:lang w:eastAsia="ja-JP"/>
        </w:rPr>
        <w:t>Online, 17-21 April 2023</w:t>
      </w:r>
    </w:p>
    <w:p w:rsidR="0007498D" w:rsidRDefault="0007498D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CP-yyxxxx)</w:t>
      </w:r>
    </w:p>
    <w:p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B333E"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4742BB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861F1" w:rsidRPr="000861F1">
        <w:rPr>
          <w:rFonts w:ascii="Arial" w:eastAsia="Batang" w:hAnsi="Arial" w:cs="Arial"/>
          <w:b/>
          <w:sz w:val="24"/>
          <w:szCs w:val="24"/>
          <w:lang w:eastAsia="zh-CN"/>
        </w:rPr>
        <w:t>CT aspects of Enhanced Mission Critical P</w:t>
      </w:r>
      <w:r w:rsidR="000861F1">
        <w:rPr>
          <w:rFonts w:ascii="Arial" w:eastAsia="Batang" w:hAnsi="Arial" w:cs="Arial"/>
          <w:b/>
          <w:sz w:val="24"/>
          <w:szCs w:val="24"/>
          <w:lang w:eastAsia="zh-CN"/>
        </w:rPr>
        <w:t>ush-to-talk architecture phase 4</w:t>
      </w:r>
    </w:p>
    <w:p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12A1D"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:rsidR="006C2E80" w:rsidRPr="006C2E80" w:rsidRDefault="006C2E80" w:rsidP="006C2E80">
      <w:pPr>
        <w:rPr>
          <w:rFonts w:eastAsia="Batang"/>
          <w:lang w:val="en-US" w:eastAsia="zh-CN"/>
        </w:rPr>
      </w:pPr>
    </w:p>
    <w:p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CC3A91">
        <w:t xml:space="preserve">CT aspects of Enhanced </w:t>
      </w:r>
      <w:r w:rsidR="00CC3A91" w:rsidRPr="00ED4AD9">
        <w:t>Mission Critical Push-to-talk architecture</w:t>
      </w:r>
      <w:r w:rsidR="00CB477C">
        <w:t xml:space="preserve"> phase 4</w:t>
      </w:r>
    </w:p>
    <w:p w:rsidR="003F268E" w:rsidRPr="00BA3A53" w:rsidRDefault="003F268E" w:rsidP="006C2E80">
      <w:pPr>
        <w:pStyle w:val="Guidance"/>
      </w:pPr>
    </w:p>
    <w:p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CB477C" w:rsidRPr="00ED4AD9">
        <w:t>enh</w:t>
      </w:r>
      <w:r w:rsidR="00CB477C">
        <w:t>4</w:t>
      </w:r>
      <w:r w:rsidR="00CB477C" w:rsidRPr="00ED4AD9">
        <w:t>MCPTT</w:t>
      </w:r>
      <w:r w:rsidR="00CB477C">
        <w:t>-CT</w:t>
      </w:r>
    </w:p>
    <w:p w:rsidR="00E01296" w:rsidRPr="00E01296" w:rsidRDefault="00E01296" w:rsidP="00E01296"/>
    <w:p w:rsidR="00E01296" w:rsidRDefault="00E01296" w:rsidP="00E01296">
      <w:pPr>
        <w:pStyle w:val="Heading8"/>
      </w:pPr>
      <w:r w:rsidRPr="00E01296">
        <w:t>Unique identifier:</w:t>
      </w:r>
      <w:r w:rsidRPr="00E01296">
        <w:tab/>
      </w:r>
      <w:r w:rsidR="00E37C8A">
        <w:t>XXX</w:t>
      </w:r>
    </w:p>
    <w:p w:rsidR="00E01296" w:rsidRPr="00E01296" w:rsidRDefault="00E01296" w:rsidP="00E01296"/>
    <w:p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542C36">
        <w:rPr>
          <w:i/>
          <w:iCs/>
        </w:rPr>
        <w:t>Rel-18</w:t>
      </w:r>
    </w:p>
    <w:p w:rsidR="003F7142" w:rsidRPr="006C2E80" w:rsidRDefault="003F7142" w:rsidP="0072401F"/>
    <w:p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:rsidR="004260A5" w:rsidRDefault="00542C36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:rsidR="004260A5" w:rsidRDefault="00542C36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4260A5" w:rsidRDefault="004260A5" w:rsidP="006C2E80">
            <w:pPr>
              <w:pStyle w:val="TAC"/>
            </w:pPr>
          </w:p>
        </w:tc>
      </w:tr>
      <w:tr w:rsidR="004260A5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4260A5" w:rsidRDefault="00542C36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:rsidR="004260A5" w:rsidRDefault="00542C36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:rsidR="004260A5" w:rsidRDefault="00542C36" w:rsidP="006C2E80">
            <w:pPr>
              <w:pStyle w:val="TAC"/>
            </w:pPr>
            <w:r>
              <w:t>X</w:t>
            </w:r>
          </w:p>
        </w:tc>
      </w:tr>
      <w:tr w:rsidR="004260A5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:rsidR="004260A5" w:rsidRDefault="004260A5" w:rsidP="006C2E80">
            <w:pPr>
              <w:pStyle w:val="TAC"/>
            </w:pPr>
          </w:p>
        </w:tc>
      </w:tr>
    </w:tbl>
    <w:p w:rsidR="008A76FD" w:rsidRPr="006C2E80" w:rsidRDefault="008A76FD" w:rsidP="006C2E80"/>
    <w:p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E01296" w:rsidRPr="00E01296" w:rsidRDefault="00E01296" w:rsidP="00E01296">
      <w:pPr>
        <w:keepNext/>
        <w:keepLines/>
        <w:spacing w:before="180"/>
        <w:ind w:left="1134" w:hanging="1134"/>
        <w:outlineLvl w:val="1"/>
        <w:rPr>
          <w:rFonts w:ascii="Arial" w:hAnsi="Arial"/>
          <w:color w:val="auto"/>
          <w:sz w:val="32"/>
        </w:rPr>
      </w:pPr>
      <w:r w:rsidRPr="00E01296">
        <w:rPr>
          <w:rFonts w:ascii="Arial" w:hAnsi="Arial"/>
          <w:color w:val="auto"/>
          <w:sz w:val="32"/>
        </w:rPr>
        <w:t>2.1</w:t>
      </w:r>
      <w:r w:rsidRPr="00E01296">
        <w:rPr>
          <w:rFonts w:ascii="Arial" w:hAnsi="Arial"/>
          <w:color w:val="auto"/>
          <w:sz w:val="32"/>
        </w:rPr>
        <w:tab/>
        <w:t>Primary classification</w:t>
      </w:r>
    </w:p>
    <w:p w:rsidR="00E01296" w:rsidRPr="00E01296" w:rsidRDefault="00E01296" w:rsidP="00E01296">
      <w:pPr>
        <w:keepNext/>
        <w:overflowPunct/>
        <w:autoSpaceDE/>
        <w:autoSpaceDN/>
        <w:adjustRightInd/>
        <w:spacing w:after="0"/>
        <w:textAlignment w:val="auto"/>
        <w:outlineLvl w:val="2"/>
        <w:rPr>
          <w:color w:val="auto"/>
          <w:sz w:val="24"/>
          <w:lang w:eastAsia="en-US"/>
        </w:rPr>
      </w:pPr>
      <w:r w:rsidRPr="00E01296">
        <w:rPr>
          <w:color w:val="auto"/>
          <w:sz w:val="24"/>
          <w:lang w:eastAsia="en-US"/>
        </w:rP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E01296" w:rsidRPr="00E01296" w:rsidTr="00E01296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296" w:rsidRPr="00E01296" w:rsidRDefault="00E01296" w:rsidP="00E0129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E01296" w:rsidRPr="00E01296" w:rsidRDefault="00E01296" w:rsidP="00E01296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/>
                <w:bCs/>
                <w:color w:val="0000FF"/>
                <w:sz w:val="18"/>
              </w:rPr>
            </w:pPr>
            <w:r w:rsidRPr="00E01296">
              <w:rPr>
                <w:rFonts w:ascii="Arial" w:hAnsi="Arial"/>
                <w:bCs/>
                <w:color w:val="0000FF"/>
              </w:rPr>
              <w:t xml:space="preserve">Study </w:t>
            </w:r>
          </w:p>
        </w:tc>
      </w:tr>
      <w:tr w:rsidR="00E01296" w:rsidRPr="00E01296" w:rsidTr="00E01296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296" w:rsidRPr="00E01296" w:rsidRDefault="00E01296" w:rsidP="00E0129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E01296" w:rsidRPr="00E01296" w:rsidRDefault="00E01296" w:rsidP="00E01296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/>
                <w:bCs/>
                <w:color w:val="auto"/>
                <w:sz w:val="18"/>
              </w:rPr>
            </w:pPr>
            <w:r w:rsidRPr="00E01296">
              <w:rPr>
                <w:rFonts w:ascii="Arial" w:hAnsi="Arial"/>
                <w:bCs/>
              </w:rPr>
              <w:t>Normative – Stage 1</w:t>
            </w:r>
          </w:p>
        </w:tc>
      </w:tr>
      <w:tr w:rsidR="00E01296" w:rsidRPr="00E01296" w:rsidTr="00E01296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296" w:rsidRPr="00E01296" w:rsidRDefault="00E01296" w:rsidP="00E0129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E01296" w:rsidRPr="00E01296" w:rsidRDefault="00E01296" w:rsidP="00E01296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/>
                <w:bCs/>
                <w:color w:val="auto"/>
                <w:sz w:val="18"/>
              </w:rPr>
            </w:pPr>
            <w:r w:rsidRPr="00E01296">
              <w:rPr>
                <w:rFonts w:ascii="Arial" w:hAnsi="Arial"/>
                <w:bCs/>
              </w:rPr>
              <w:t>Normative – Stage 2</w:t>
            </w:r>
          </w:p>
        </w:tc>
      </w:tr>
      <w:tr w:rsidR="00E01296" w:rsidRPr="00E01296" w:rsidTr="00E01296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296" w:rsidRPr="00E01296" w:rsidRDefault="00E01296" w:rsidP="00E0129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E01296" w:rsidRPr="00E01296" w:rsidRDefault="00E01296" w:rsidP="00E01296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/>
                <w:bCs/>
                <w:color w:val="auto"/>
                <w:sz w:val="18"/>
              </w:rPr>
            </w:pPr>
            <w:r w:rsidRPr="00E01296">
              <w:rPr>
                <w:rFonts w:ascii="Arial" w:hAnsi="Arial"/>
                <w:bCs/>
              </w:rPr>
              <w:t>Normative – Stage 3</w:t>
            </w:r>
          </w:p>
        </w:tc>
      </w:tr>
      <w:tr w:rsidR="00E01296" w:rsidRPr="00E01296" w:rsidTr="00E01296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296" w:rsidRPr="00E01296" w:rsidRDefault="00E01296" w:rsidP="00E0129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E01296" w:rsidRPr="00E01296" w:rsidRDefault="00E01296" w:rsidP="00E01296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/>
                <w:bCs/>
                <w:color w:val="auto"/>
                <w:sz w:val="18"/>
              </w:rPr>
            </w:pPr>
            <w:r w:rsidRPr="00E01296">
              <w:rPr>
                <w:rFonts w:ascii="Arial" w:hAnsi="Arial"/>
                <w:bCs/>
              </w:rPr>
              <w:t>Normative – Other*</w:t>
            </w:r>
          </w:p>
        </w:tc>
      </w:tr>
    </w:tbl>
    <w:p w:rsidR="00E01296" w:rsidRPr="00E01296" w:rsidRDefault="00E01296" w:rsidP="00E01296">
      <w:pPr>
        <w:overflowPunct/>
        <w:autoSpaceDE/>
        <w:autoSpaceDN/>
        <w:adjustRightInd/>
        <w:spacing w:after="0"/>
        <w:ind w:right="-99"/>
        <w:textAlignment w:val="auto"/>
        <w:rPr>
          <w:b/>
          <w:color w:val="auto"/>
          <w:lang w:eastAsia="en-US"/>
        </w:rPr>
      </w:pPr>
      <w:r w:rsidRPr="00E01296">
        <w:rPr>
          <w:b/>
          <w:color w:val="auto"/>
          <w:lang w:eastAsia="en-US"/>
        </w:rPr>
        <w:t>* Other = e.g. testing</w:t>
      </w:r>
    </w:p>
    <w:p w:rsidR="00E01296" w:rsidRPr="00E01296" w:rsidRDefault="00E01296" w:rsidP="00E01296">
      <w:pPr>
        <w:overflowPunct/>
        <w:autoSpaceDE/>
        <w:autoSpaceDN/>
        <w:adjustRightInd/>
        <w:spacing w:after="0"/>
        <w:ind w:right="-99"/>
        <w:textAlignment w:val="auto"/>
        <w:rPr>
          <w:b/>
          <w:color w:val="auto"/>
          <w:lang w:eastAsia="en-US"/>
        </w:rPr>
      </w:pPr>
    </w:p>
    <w:p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E96B22">
        <w:trPr>
          <w:cantSplit/>
          <w:jc w:val="center"/>
        </w:trPr>
        <w:tc>
          <w:tcPr>
            <w:tcW w:w="1268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FF40A4" w:rsidTr="00E96B22">
        <w:trPr>
          <w:cantSplit/>
          <w:jc w:val="center"/>
        </w:trPr>
        <w:tc>
          <w:tcPr>
            <w:tcW w:w="1268" w:type="dxa"/>
          </w:tcPr>
          <w:p w:rsidR="00FF40A4" w:rsidRDefault="00224BF4" w:rsidP="00FF40A4">
            <w:pPr>
              <w:pStyle w:val="TAL"/>
            </w:pPr>
            <w:r>
              <w:t>enh4MCPTT</w:t>
            </w:r>
          </w:p>
        </w:tc>
        <w:tc>
          <w:tcPr>
            <w:tcW w:w="934" w:type="dxa"/>
          </w:tcPr>
          <w:p w:rsidR="00FF40A4" w:rsidRDefault="00FF40A4" w:rsidP="00FF40A4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:rsidR="00FF40A4" w:rsidRDefault="0092719B" w:rsidP="00FF40A4">
            <w:pPr>
              <w:pStyle w:val="TAL"/>
            </w:pPr>
            <w:r w:rsidRPr="007F506B">
              <w:t>940025</w:t>
            </w:r>
          </w:p>
        </w:tc>
        <w:tc>
          <w:tcPr>
            <w:tcW w:w="6010" w:type="dxa"/>
          </w:tcPr>
          <w:p w:rsidR="00FF40A4" w:rsidRPr="00251D80" w:rsidRDefault="00FF40A4" w:rsidP="00FF40A4">
            <w:pPr>
              <w:pStyle w:val="TAL"/>
            </w:pPr>
            <w:r w:rsidRPr="0080624B">
              <w:t xml:space="preserve">Enhanced Mission Critical Push-to-talk architecture phase </w:t>
            </w:r>
            <w:r>
              <w:t>4</w:t>
            </w:r>
          </w:p>
        </w:tc>
      </w:tr>
    </w:tbl>
    <w:p w:rsidR="004876B9" w:rsidRDefault="004876B9" w:rsidP="006C2E80"/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92719B" w:rsidTr="006C2E80">
        <w:trPr>
          <w:cantSplit/>
          <w:jc w:val="center"/>
        </w:trPr>
        <w:tc>
          <w:tcPr>
            <w:tcW w:w="1101" w:type="dxa"/>
          </w:tcPr>
          <w:p w:rsidR="0092719B" w:rsidRDefault="0092719B" w:rsidP="0092719B">
            <w:pPr>
              <w:pStyle w:val="TAL"/>
            </w:pPr>
            <w:r w:rsidRPr="0005135F">
              <w:t>700027</w:t>
            </w:r>
          </w:p>
        </w:tc>
        <w:tc>
          <w:tcPr>
            <w:tcW w:w="3326" w:type="dxa"/>
          </w:tcPr>
          <w:p w:rsidR="0092719B" w:rsidRPr="00FB3734" w:rsidRDefault="0092719B" w:rsidP="00FB3734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zh-CN"/>
              </w:rPr>
            </w:pPr>
            <w:r w:rsidRPr="00FB3734">
              <w:rPr>
                <w:rFonts w:ascii="Arial" w:hAnsi="Arial"/>
                <w:i w:val="0"/>
                <w:color w:val="auto"/>
                <w:sz w:val="18"/>
                <w:lang w:eastAsia="zh-CN"/>
              </w:rPr>
              <w:t>Mission Critical Improvements</w:t>
            </w:r>
          </w:p>
        </w:tc>
        <w:tc>
          <w:tcPr>
            <w:tcW w:w="5099" w:type="dxa"/>
          </w:tcPr>
          <w:p w:rsidR="0092719B" w:rsidRPr="00251D80" w:rsidRDefault="0092719B" w:rsidP="0092719B">
            <w:pPr>
              <w:pStyle w:val="Guidance"/>
            </w:pPr>
            <w:r w:rsidRPr="00FB3734">
              <w:rPr>
                <w:rFonts w:ascii="Arial" w:hAnsi="Arial"/>
                <w:i w:val="0"/>
                <w:color w:val="auto"/>
                <w:sz w:val="18"/>
                <w:lang w:eastAsia="zh-CN"/>
              </w:rPr>
              <w:t>Mission Critical Improvements (includes stage 1)</w:t>
            </w:r>
          </w:p>
        </w:tc>
      </w:tr>
      <w:tr w:rsidR="0092719B" w:rsidTr="006C2E80">
        <w:trPr>
          <w:cantSplit/>
          <w:jc w:val="center"/>
        </w:trPr>
        <w:tc>
          <w:tcPr>
            <w:tcW w:w="1101" w:type="dxa"/>
          </w:tcPr>
          <w:p w:rsidR="0092719B" w:rsidRDefault="0092719B" w:rsidP="0092719B">
            <w:pPr>
              <w:pStyle w:val="TAL"/>
            </w:pPr>
            <w:r>
              <w:t>800022</w:t>
            </w:r>
          </w:p>
        </w:tc>
        <w:tc>
          <w:tcPr>
            <w:tcW w:w="3326" w:type="dxa"/>
          </w:tcPr>
          <w:p w:rsidR="0092719B" w:rsidRPr="00FB3734" w:rsidRDefault="0092719B" w:rsidP="00FB3734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zh-CN"/>
              </w:rPr>
            </w:pPr>
            <w:r w:rsidRPr="00FB3734">
              <w:rPr>
                <w:rFonts w:ascii="Arial" w:hAnsi="Arial"/>
                <w:i w:val="0"/>
                <w:color w:val="auto"/>
                <w:sz w:val="18"/>
                <w:lang w:eastAsia="zh-CN"/>
              </w:rPr>
              <w:t>Enhanced Mission Critical Push-to-talk architecture phase 2</w:t>
            </w:r>
          </w:p>
        </w:tc>
        <w:tc>
          <w:tcPr>
            <w:tcW w:w="5099" w:type="dxa"/>
          </w:tcPr>
          <w:p w:rsidR="0092719B" w:rsidRPr="00FB3734" w:rsidRDefault="0092719B" w:rsidP="0092719B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zh-CN"/>
              </w:rPr>
            </w:pPr>
            <w:r w:rsidRPr="00FB3734">
              <w:rPr>
                <w:rFonts w:ascii="Arial" w:hAnsi="Arial"/>
                <w:i w:val="0"/>
                <w:color w:val="auto"/>
                <w:sz w:val="18"/>
                <w:lang w:eastAsia="zh-CN"/>
              </w:rPr>
              <w:t>Work item for Release 16 enhancements to MCPTT architecture phase 2</w:t>
            </w:r>
          </w:p>
        </w:tc>
      </w:tr>
      <w:tr w:rsidR="0092719B" w:rsidTr="006C2E80">
        <w:trPr>
          <w:cantSplit/>
          <w:jc w:val="center"/>
        </w:trPr>
        <w:tc>
          <w:tcPr>
            <w:tcW w:w="1101" w:type="dxa"/>
          </w:tcPr>
          <w:p w:rsidR="0092719B" w:rsidRDefault="0092719B" w:rsidP="006C2E80">
            <w:pPr>
              <w:pStyle w:val="TAL"/>
            </w:pPr>
            <w:r w:rsidRPr="00276E2B">
              <w:t>870016</w:t>
            </w:r>
          </w:p>
        </w:tc>
        <w:tc>
          <w:tcPr>
            <w:tcW w:w="3326" w:type="dxa"/>
          </w:tcPr>
          <w:p w:rsidR="0092719B" w:rsidRPr="00FB3734" w:rsidRDefault="0092719B" w:rsidP="00FB3734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zh-CN"/>
              </w:rPr>
            </w:pPr>
            <w:r w:rsidRPr="00FB3734">
              <w:rPr>
                <w:rFonts w:ascii="Arial" w:hAnsi="Arial"/>
                <w:i w:val="0"/>
                <w:color w:val="auto"/>
                <w:sz w:val="18"/>
                <w:lang w:eastAsia="zh-CN"/>
              </w:rPr>
              <w:t>Enhanced Mission Critical Push-to-talk architecture phase 3</w:t>
            </w:r>
          </w:p>
        </w:tc>
        <w:tc>
          <w:tcPr>
            <w:tcW w:w="5099" w:type="dxa"/>
          </w:tcPr>
          <w:p w:rsidR="0092719B" w:rsidRPr="00FB3734" w:rsidRDefault="0092719B" w:rsidP="0092719B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zh-CN"/>
              </w:rPr>
            </w:pPr>
            <w:r w:rsidRPr="00FB3734">
              <w:rPr>
                <w:rFonts w:ascii="Arial" w:hAnsi="Arial"/>
                <w:i w:val="0"/>
                <w:color w:val="auto"/>
                <w:sz w:val="18"/>
                <w:lang w:eastAsia="zh-CN"/>
              </w:rPr>
              <w:t>Work item for Release 17 enhancements to MCPTT architecture phase 2</w:t>
            </w:r>
          </w:p>
        </w:tc>
      </w:tr>
    </w:tbl>
    <w:p w:rsidR="006C2E80" w:rsidRDefault="006C2E80" w:rsidP="006C2E80">
      <w:pPr>
        <w:pStyle w:val="FP"/>
      </w:pPr>
    </w:p>
    <w:p w:rsidR="008A76FD" w:rsidRDefault="008A76FD" w:rsidP="006C2E80">
      <w:pPr>
        <w:pStyle w:val="Heading1"/>
      </w:pPr>
      <w:r>
        <w:t>3</w:t>
      </w:r>
      <w:r>
        <w:tab/>
        <w:t>Justification</w:t>
      </w:r>
    </w:p>
    <w:p w:rsidR="00947B8C" w:rsidRDefault="00947B8C" w:rsidP="00947B8C">
      <w:r w:rsidRPr="00AA18AF">
        <w:t xml:space="preserve">Stage-2 architecture and procedures for </w:t>
      </w:r>
      <w:r>
        <w:t>enh4MCPTT</w:t>
      </w:r>
      <w:r w:rsidRPr="00AA18AF">
        <w:t xml:space="preserve"> </w:t>
      </w:r>
      <w:r>
        <w:t>are</w:t>
      </w:r>
      <w:r w:rsidRPr="00AA18AF">
        <w:t xml:space="preserve"> specified in 3GPP TS 23.</w:t>
      </w:r>
      <w:r>
        <w:t xml:space="preserve">379 with common services in </w:t>
      </w:r>
      <w:r w:rsidRPr="00AA18AF">
        <w:t>3GPP TS 23.</w:t>
      </w:r>
      <w:r>
        <w:t xml:space="preserve">280 and security aspects in </w:t>
      </w:r>
      <w:r w:rsidRPr="00C21998">
        <w:t xml:space="preserve">3GPP TS </w:t>
      </w:r>
      <w:r>
        <w:t>33.1</w:t>
      </w:r>
      <w:r w:rsidRPr="00C21998">
        <w:t>80</w:t>
      </w:r>
      <w:r w:rsidRPr="00AA18AF">
        <w:t xml:space="preserve">. </w:t>
      </w:r>
      <w:r>
        <w:t xml:space="preserve">Normative work resulting from the stage 2 plan in </w:t>
      </w:r>
      <w:r w:rsidR="00BB4FB2" w:rsidRPr="00BB4FB2">
        <w:t>SP-211519</w:t>
      </w:r>
      <w:r>
        <w:t xml:space="preserve"> may include (but are not limited to):</w:t>
      </w:r>
    </w:p>
    <w:p w:rsidR="00C003F8" w:rsidRDefault="00C003F8" w:rsidP="00C003F8">
      <w:pPr>
        <w:pStyle w:val="B1"/>
        <w:rPr>
          <w:rFonts w:eastAsia="MS Mincho"/>
        </w:rPr>
      </w:pPr>
      <w:r>
        <w:rPr>
          <w:rFonts w:eastAsia="MS Mincho"/>
        </w:rPr>
        <w:t>1.</w:t>
      </w:r>
      <w:r>
        <w:rPr>
          <w:rFonts w:eastAsia="MS Mincho"/>
        </w:rPr>
        <w:tab/>
        <w:t>Enhancements related to issues identified in any of the ETSI plug-tests for MC services; and</w:t>
      </w:r>
    </w:p>
    <w:p w:rsidR="00C003F8" w:rsidRDefault="00C003F8" w:rsidP="00C003F8">
      <w:pPr>
        <w:pStyle w:val="B1"/>
      </w:pPr>
      <w:r>
        <w:t>2.</w:t>
      </w:r>
      <w:r>
        <w:tab/>
        <w:t>Location enhancements for on-network and off-network.</w:t>
      </w:r>
    </w:p>
    <w:p w:rsidR="00C003F8" w:rsidRDefault="00C003F8" w:rsidP="00C003F8">
      <w:r>
        <w:t>Other work as planned for this work item (where aspects are already specified in stage 2):</w:t>
      </w:r>
    </w:p>
    <w:p w:rsidR="00E854B2" w:rsidRPr="00163CE4" w:rsidRDefault="00E854B2" w:rsidP="00E854B2">
      <w:pPr>
        <w:pStyle w:val="B1"/>
        <w:rPr>
          <w:rFonts w:eastAsia="MS Mincho"/>
        </w:rPr>
      </w:pPr>
      <w:r w:rsidRPr="00163CE4">
        <w:rPr>
          <w:rFonts w:eastAsia="MS Mincho"/>
        </w:rPr>
        <w:t>3.</w:t>
      </w:r>
      <w:r w:rsidRPr="00163CE4">
        <w:rPr>
          <w:rFonts w:eastAsia="MS Mincho"/>
        </w:rPr>
        <w:tab/>
        <w:t>Preconf</w:t>
      </w:r>
      <w:r w:rsidR="00C46982" w:rsidRPr="00163CE4">
        <w:rPr>
          <w:rFonts w:eastAsia="MS Mincho"/>
        </w:rPr>
        <w:t>igured group enhancements.</w:t>
      </w:r>
    </w:p>
    <w:p w:rsidR="00C003F8" w:rsidRPr="00163CE4" w:rsidRDefault="00E854B2" w:rsidP="00DE51CB">
      <w:pPr>
        <w:pStyle w:val="B1"/>
        <w:rPr>
          <w:rFonts w:eastAsia="MS Mincho"/>
        </w:rPr>
      </w:pPr>
      <w:r w:rsidRPr="00163CE4">
        <w:rPr>
          <w:rFonts w:eastAsia="MS Mincho"/>
        </w:rPr>
        <w:t>4</w:t>
      </w:r>
      <w:r w:rsidR="00DE51CB" w:rsidRPr="00163CE4">
        <w:rPr>
          <w:rFonts w:eastAsia="MS Mincho"/>
        </w:rPr>
        <w:t>.</w:t>
      </w:r>
      <w:r w:rsidR="00F66C72" w:rsidRPr="00163CE4">
        <w:rPr>
          <w:rFonts w:eastAsia="MS Mincho"/>
        </w:rPr>
        <w:t xml:space="preserve"> </w:t>
      </w:r>
      <w:r w:rsidR="00F66C72" w:rsidRPr="00163CE4">
        <w:rPr>
          <w:rFonts w:eastAsia="MS Mincho"/>
        </w:rPr>
        <w:tab/>
      </w:r>
      <w:r w:rsidR="00DE51CB" w:rsidRPr="00163CE4">
        <w:rPr>
          <w:rFonts w:eastAsia="MS Mincho"/>
        </w:rPr>
        <w:t>Remotely initiated call request enhancements to support additional call setup parameters and implicit affiliation to the groups.</w:t>
      </w:r>
    </w:p>
    <w:p w:rsidR="00697792" w:rsidRPr="00163CE4" w:rsidRDefault="00697792" w:rsidP="00DE51CB">
      <w:pPr>
        <w:pStyle w:val="B1"/>
        <w:rPr>
          <w:rFonts w:eastAsia="MS Mincho"/>
        </w:rPr>
      </w:pPr>
      <w:r w:rsidRPr="00163CE4">
        <w:rPr>
          <w:rFonts w:eastAsia="MS Mincho"/>
        </w:rPr>
        <w:t xml:space="preserve">5. </w:t>
      </w:r>
      <w:r w:rsidRPr="00163CE4">
        <w:rPr>
          <w:rFonts w:eastAsia="MS Mincho"/>
        </w:rPr>
        <w:tab/>
        <w:t>Floor control signalling QCI enhancements and clarifications</w:t>
      </w:r>
      <w:r w:rsidR="00C46982" w:rsidRPr="00163CE4">
        <w:rPr>
          <w:rFonts w:eastAsia="MS Mincho"/>
        </w:rPr>
        <w:t>.</w:t>
      </w:r>
    </w:p>
    <w:p w:rsidR="00416EBB" w:rsidRDefault="00416EBB" w:rsidP="00416EBB">
      <w:r w:rsidRPr="00C21998">
        <w:t>In order to continue the protocol work in Stage 3</w:t>
      </w:r>
      <w:r>
        <w:t xml:space="preserve"> on</w:t>
      </w:r>
      <w:r w:rsidRPr="00C21998">
        <w:t xml:space="preserve"> the new and enhanced MCPTT features specified in Stage 2</w:t>
      </w:r>
      <w:r>
        <w:t xml:space="preserve"> Release 18</w:t>
      </w:r>
      <w:r w:rsidRPr="00C21998">
        <w:t xml:space="preserve">, and to specify common protocol aspects in </w:t>
      </w:r>
      <w:r>
        <w:t>Stage</w:t>
      </w:r>
      <w:r w:rsidRPr="00C21998">
        <w:t xml:space="preserve"> 3 for mission critical services, a new work item is required in Stage 3</w:t>
      </w:r>
      <w:r>
        <w:t>.</w:t>
      </w:r>
    </w:p>
    <w:p w:rsidR="00416EBB" w:rsidRDefault="00416EBB" w:rsidP="00416EBB">
      <w:pPr>
        <w:rPr>
          <w:rFonts w:eastAsia="MS Mincho"/>
        </w:rPr>
      </w:pPr>
      <w:r w:rsidRPr="00D775E9">
        <w:rPr>
          <w:rFonts w:eastAsia="MS Mincho"/>
        </w:rPr>
        <w:t>Stage 1 requirements for MCPTT are contained in both 3GPP TS 22.179</w:t>
      </w:r>
      <w:r>
        <w:rPr>
          <w:rFonts w:eastAsia="MS Mincho"/>
        </w:rPr>
        <w:t>,</w:t>
      </w:r>
      <w:r w:rsidRPr="00D775E9">
        <w:rPr>
          <w:rFonts w:eastAsia="MS Mincho"/>
        </w:rPr>
        <w:t xml:space="preserve"> 3GPP TS 22.280</w:t>
      </w:r>
      <w:r>
        <w:rPr>
          <w:rFonts w:eastAsia="MS Mincho"/>
        </w:rPr>
        <w:t xml:space="preserve"> and TS 33.180</w:t>
      </w:r>
      <w:r w:rsidRPr="00D775E9">
        <w:rPr>
          <w:rFonts w:eastAsia="MS Mincho"/>
        </w:rPr>
        <w:t>.</w:t>
      </w:r>
    </w:p>
    <w:p w:rsidR="008A76FD" w:rsidRDefault="008A76FD" w:rsidP="006C2E80">
      <w:pPr>
        <w:pStyle w:val="Heading1"/>
      </w:pPr>
      <w:r>
        <w:t>4</w:t>
      </w:r>
      <w:r>
        <w:tab/>
        <w:t>Objective</w:t>
      </w:r>
    </w:p>
    <w:p w:rsidR="006C053D" w:rsidRPr="004058B5" w:rsidRDefault="006C053D" w:rsidP="006C053D">
      <w:r w:rsidRPr="004058B5">
        <w:t xml:space="preserve">To define the protocol aspects of the new features of </w:t>
      </w:r>
      <w:r>
        <w:t>Release 1</w:t>
      </w:r>
      <w:r w:rsidR="00F2261D">
        <w:t>8</w:t>
      </w:r>
      <w:r w:rsidRPr="004058B5">
        <w:t xml:space="preserve"> </w:t>
      </w:r>
      <w:r>
        <w:t xml:space="preserve">listed in clause 3 </w:t>
      </w:r>
      <w:r w:rsidRPr="004058B5">
        <w:t xml:space="preserve">based on </w:t>
      </w:r>
      <w:r>
        <w:t>Stage</w:t>
      </w:r>
      <w:r w:rsidRPr="004058B5">
        <w:t xml:space="preserve"> 2 technical specifications developed by SA6 and specified in 3GPP</w:t>
      </w:r>
      <w:r w:rsidR="001436A3">
        <w:t> </w:t>
      </w:r>
      <w:r w:rsidRPr="004058B5">
        <w:t>TS</w:t>
      </w:r>
      <w:r w:rsidR="001436A3">
        <w:t> </w:t>
      </w:r>
      <w:r w:rsidRPr="004058B5">
        <w:t>23.</w:t>
      </w:r>
      <w:r>
        <w:t>379,</w:t>
      </w:r>
      <w:r w:rsidRPr="004058B5">
        <w:t xml:space="preserve"> 3GPP</w:t>
      </w:r>
      <w:r w:rsidR="001436A3">
        <w:t> </w:t>
      </w:r>
      <w:r w:rsidRPr="004058B5">
        <w:t>TS</w:t>
      </w:r>
      <w:r w:rsidR="001436A3">
        <w:t> </w:t>
      </w:r>
      <w:r w:rsidRPr="004058B5">
        <w:t>23.280</w:t>
      </w:r>
      <w:r w:rsidR="00F2261D">
        <w:t xml:space="preserve">, </w:t>
      </w:r>
      <w:r>
        <w:t>and 3GPP</w:t>
      </w:r>
      <w:r w:rsidR="001436A3">
        <w:t> </w:t>
      </w:r>
      <w:r>
        <w:t>TS</w:t>
      </w:r>
      <w:r w:rsidR="001436A3">
        <w:t> </w:t>
      </w:r>
      <w:r>
        <w:t>33.1</w:t>
      </w:r>
      <w:r w:rsidRPr="004058B5">
        <w:t>8</w:t>
      </w:r>
      <w:r>
        <w:t>0.</w:t>
      </w:r>
    </w:p>
    <w:p w:rsidR="006C053D" w:rsidRPr="004058B5" w:rsidRDefault="006C053D" w:rsidP="006C053D">
      <w:r w:rsidRPr="004058B5">
        <w:t>To creat</w:t>
      </w:r>
      <w:r>
        <w:t xml:space="preserve">e new configuration parameters </w:t>
      </w:r>
      <w:r w:rsidRPr="004058B5">
        <w:t xml:space="preserve">for the support of </w:t>
      </w:r>
      <w:r>
        <w:t xml:space="preserve">the </w:t>
      </w:r>
      <w:r w:rsidRPr="004058B5">
        <w:t xml:space="preserve">new and </w:t>
      </w:r>
      <w:r>
        <w:t xml:space="preserve">enhanced </w:t>
      </w:r>
      <w:r w:rsidRPr="004058B5">
        <w:t>features.</w:t>
      </w:r>
    </w:p>
    <w:p w:rsidR="006C053D" w:rsidRPr="00251D80" w:rsidRDefault="006C053D" w:rsidP="006C053D">
      <w:r w:rsidRPr="004058B5">
        <w:t xml:space="preserve">For the new and enhanced </w:t>
      </w:r>
      <w:r>
        <w:t>enh</w:t>
      </w:r>
      <w:r w:rsidR="00BD5871">
        <w:t>4</w:t>
      </w:r>
      <w:r>
        <w:t>MCPTT</w:t>
      </w:r>
      <w:r w:rsidRPr="004058B5">
        <w:t xml:space="preserve"> features, the </w:t>
      </w:r>
      <w:r>
        <w:t>Stage</w:t>
      </w:r>
      <w:r w:rsidRPr="004058B5">
        <w:t xml:space="preserve"> 3 work for each feature shall be started only after the applicable normative </w:t>
      </w:r>
      <w:r>
        <w:t>Stage</w:t>
      </w:r>
      <w:r w:rsidRPr="004058B5">
        <w:t xml:space="preserve"> 2 specification is available.</w:t>
      </w:r>
      <w:r w:rsidRPr="00251D80">
        <w:t xml:space="preserve"> </w:t>
      </w:r>
    </w:p>
    <w:p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:rsidTr="006C2E80">
        <w:trPr>
          <w:cantSplit/>
          <w:jc w:val="center"/>
        </w:trPr>
        <w:tc>
          <w:tcPr>
            <w:tcW w:w="1617" w:type="dxa"/>
          </w:tcPr>
          <w:p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134" w:type="dxa"/>
          </w:tcPr>
          <w:p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:rsidR="00FF3F0C" w:rsidRPr="006C2E80" w:rsidRDefault="00FF3F0C" w:rsidP="006C2E80">
            <w:pPr>
              <w:pStyle w:val="Guidance"/>
              <w:spacing w:after="0"/>
            </w:pPr>
          </w:p>
        </w:tc>
      </w:tr>
      <w:tr w:rsidR="006C2E80" w:rsidRPr="00251D80" w:rsidTr="006C2E80">
        <w:trPr>
          <w:cantSplit/>
          <w:jc w:val="center"/>
        </w:trPr>
        <w:tc>
          <w:tcPr>
            <w:tcW w:w="1617" w:type="dxa"/>
          </w:tcPr>
          <w:p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:rsidR="006C2E80" w:rsidRPr="00251D80" w:rsidRDefault="006C2E80" w:rsidP="006C2E80">
            <w:pPr>
              <w:pStyle w:val="TAL"/>
            </w:pPr>
          </w:p>
        </w:tc>
      </w:tr>
    </w:tbl>
    <w:p w:rsidR="006C2E80" w:rsidRDefault="006C2E80" w:rsidP="006C2E80">
      <w:pPr>
        <w:pStyle w:val="FP"/>
      </w:pPr>
    </w:p>
    <w:p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887161" w:rsidRPr="006C2E80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161" w:rsidRPr="00887161" w:rsidRDefault="00887161" w:rsidP="00887161">
            <w:pPr>
              <w:pStyle w:val="TAL8pt"/>
              <w:jc w:val="center"/>
              <w:rPr>
                <w:i w:val="0"/>
              </w:rPr>
            </w:pPr>
            <w:r w:rsidRPr="00DC71CE">
              <w:rPr>
                <w:i w:val="0"/>
              </w:rPr>
              <w:t>24.379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161" w:rsidRPr="00887161" w:rsidRDefault="00887161" w:rsidP="00887161">
            <w:pPr>
              <w:pStyle w:val="TAL8pt"/>
              <w:jc w:val="center"/>
              <w:rPr>
                <w:i w:val="0"/>
              </w:rPr>
            </w:pPr>
            <w:r w:rsidRPr="00DC71CE">
              <w:rPr>
                <w:i w:val="0"/>
              </w:rPr>
              <w:t>Enhancements to call control procedures to support the new and enhanced features in TS</w:t>
            </w:r>
            <w:r>
              <w:rPr>
                <w:i w:val="0"/>
              </w:rPr>
              <w:t> </w:t>
            </w:r>
            <w:r w:rsidRPr="00DC71CE">
              <w:rPr>
                <w:i w:val="0"/>
              </w:rPr>
              <w:t>23.379</w:t>
            </w:r>
            <w:r>
              <w:rPr>
                <w:i w:val="0"/>
              </w:rPr>
              <w:t xml:space="preserve"> and </w:t>
            </w:r>
            <w:r w:rsidRPr="00DC71CE">
              <w:rPr>
                <w:i w:val="0"/>
              </w:rPr>
              <w:t>TS</w:t>
            </w:r>
            <w:r>
              <w:rPr>
                <w:i w:val="0"/>
              </w:rPr>
              <w:t> </w:t>
            </w:r>
            <w:r w:rsidRPr="00DC71CE">
              <w:rPr>
                <w:i w:val="0"/>
              </w:rPr>
              <w:t>23.</w:t>
            </w:r>
            <w:r>
              <w:rPr>
                <w:i w:val="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161" w:rsidRPr="006C2E80" w:rsidRDefault="00887161" w:rsidP="00887161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161" w:rsidRPr="006C2E80" w:rsidRDefault="00887161" w:rsidP="00887161">
            <w:pPr>
              <w:pStyle w:val="TAL"/>
            </w:pPr>
          </w:p>
        </w:tc>
      </w:tr>
      <w:tr w:rsidR="00887161" w:rsidRPr="006C2E80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161" w:rsidRPr="00887161" w:rsidRDefault="00887161" w:rsidP="00887161">
            <w:pPr>
              <w:pStyle w:val="TAL8pt"/>
              <w:jc w:val="center"/>
              <w:rPr>
                <w:i w:val="0"/>
              </w:rPr>
            </w:pPr>
            <w:r w:rsidRPr="00DC71CE">
              <w:rPr>
                <w:i w:val="0"/>
              </w:rPr>
              <w:t>24.3</w:t>
            </w:r>
            <w:r>
              <w:rPr>
                <w:i w:val="0"/>
              </w:rPr>
              <w:t>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161" w:rsidRPr="00887161" w:rsidRDefault="00887161" w:rsidP="00887161">
            <w:pPr>
              <w:pStyle w:val="TAL8pt"/>
              <w:jc w:val="center"/>
              <w:rPr>
                <w:i w:val="0"/>
              </w:rPr>
            </w:pPr>
            <w:r>
              <w:rPr>
                <w:i w:val="0"/>
              </w:rPr>
              <w:t>Possible e</w:t>
            </w:r>
            <w:r w:rsidRPr="00DC71CE">
              <w:rPr>
                <w:i w:val="0"/>
              </w:rPr>
              <w:t xml:space="preserve">nhancements to </w:t>
            </w:r>
            <w:r>
              <w:rPr>
                <w:i w:val="0"/>
              </w:rPr>
              <w:t>media plane</w:t>
            </w:r>
            <w:r w:rsidRPr="00DC71CE">
              <w:rPr>
                <w:i w:val="0"/>
              </w:rPr>
              <w:t xml:space="preserve"> procedures to support the new and enhanced features in TS</w:t>
            </w:r>
            <w:r>
              <w:rPr>
                <w:i w:val="0"/>
              </w:rPr>
              <w:t> </w:t>
            </w:r>
            <w:r w:rsidRPr="00DC71CE">
              <w:rPr>
                <w:i w:val="0"/>
              </w:rPr>
              <w:t>23.379</w:t>
            </w:r>
            <w:r>
              <w:rPr>
                <w:i w:val="0"/>
              </w:rPr>
              <w:t xml:space="preserve"> and </w:t>
            </w:r>
            <w:r w:rsidRPr="00DC71CE">
              <w:rPr>
                <w:i w:val="0"/>
              </w:rPr>
              <w:t>TS</w:t>
            </w:r>
            <w:r>
              <w:rPr>
                <w:i w:val="0"/>
              </w:rPr>
              <w:t> </w:t>
            </w:r>
            <w:r w:rsidRPr="00DC71CE">
              <w:rPr>
                <w:i w:val="0"/>
              </w:rPr>
              <w:t>23.</w:t>
            </w:r>
            <w:r>
              <w:rPr>
                <w:i w:val="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161" w:rsidRDefault="00887161" w:rsidP="00887161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161" w:rsidRPr="006C2E80" w:rsidRDefault="00887161" w:rsidP="00887161">
            <w:pPr>
              <w:pStyle w:val="TAL"/>
            </w:pPr>
          </w:p>
        </w:tc>
      </w:tr>
      <w:tr w:rsidR="00887161" w:rsidRPr="006C2E80" w:rsidTr="00516B6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161" w:rsidRPr="00887161" w:rsidRDefault="00887161" w:rsidP="00887161">
            <w:pPr>
              <w:pStyle w:val="TAL8pt"/>
              <w:jc w:val="center"/>
              <w:rPr>
                <w:i w:val="0"/>
              </w:rPr>
            </w:pPr>
            <w:r w:rsidRPr="00DC71CE">
              <w:rPr>
                <w:i w:val="0"/>
              </w:rPr>
              <w:t>24.481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161" w:rsidRPr="00887161" w:rsidRDefault="00887161" w:rsidP="00887161">
            <w:pPr>
              <w:pStyle w:val="TAL8pt"/>
              <w:jc w:val="center"/>
              <w:rPr>
                <w:i w:val="0"/>
              </w:rPr>
            </w:pPr>
            <w:r>
              <w:rPr>
                <w:i w:val="0"/>
              </w:rPr>
              <w:t>Possible e</w:t>
            </w:r>
            <w:r w:rsidRPr="00DC71CE">
              <w:rPr>
                <w:i w:val="0"/>
              </w:rPr>
              <w:t xml:space="preserve">nhancements to the group management in support of new and enhanced features in </w:t>
            </w:r>
            <w:r w:rsidR="00B82758" w:rsidRPr="00DC71CE">
              <w:rPr>
                <w:i w:val="0"/>
              </w:rPr>
              <w:t>TS</w:t>
            </w:r>
            <w:r w:rsidR="00B82758">
              <w:rPr>
                <w:i w:val="0"/>
              </w:rPr>
              <w:t> </w:t>
            </w:r>
            <w:r w:rsidR="00B82758" w:rsidRPr="00DC71CE">
              <w:rPr>
                <w:i w:val="0"/>
              </w:rPr>
              <w:t>23.379</w:t>
            </w:r>
            <w:r w:rsidR="00B82758">
              <w:rPr>
                <w:i w:val="0"/>
              </w:rPr>
              <w:t xml:space="preserve"> and </w:t>
            </w:r>
            <w:r w:rsidR="00B82758" w:rsidRPr="00DC71CE">
              <w:rPr>
                <w:i w:val="0"/>
              </w:rPr>
              <w:t>TS</w:t>
            </w:r>
            <w:r w:rsidR="00B82758">
              <w:rPr>
                <w:i w:val="0"/>
              </w:rPr>
              <w:t> </w:t>
            </w:r>
            <w:r w:rsidR="00B82758" w:rsidRPr="00DC71CE">
              <w:rPr>
                <w:i w:val="0"/>
              </w:rPr>
              <w:t>23.</w:t>
            </w:r>
            <w:r w:rsidR="00B82758">
              <w:rPr>
                <w:i w:val="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161" w:rsidRDefault="00887161" w:rsidP="00887161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161" w:rsidRPr="006C2E80" w:rsidRDefault="00887161" w:rsidP="00887161">
            <w:pPr>
              <w:pStyle w:val="TAL"/>
            </w:pPr>
          </w:p>
        </w:tc>
      </w:tr>
      <w:tr w:rsidR="00887161" w:rsidRPr="006C2E80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161" w:rsidRPr="00887161" w:rsidRDefault="00887161" w:rsidP="00887161">
            <w:pPr>
              <w:pStyle w:val="TAL8pt"/>
              <w:jc w:val="center"/>
              <w:rPr>
                <w:i w:val="0"/>
              </w:rPr>
            </w:pPr>
            <w:r w:rsidRPr="00DC71CE">
              <w:rPr>
                <w:i w:val="0"/>
              </w:rPr>
              <w:t>24.482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161" w:rsidRPr="00887161" w:rsidRDefault="00887161" w:rsidP="00887161">
            <w:pPr>
              <w:pStyle w:val="TAL8pt"/>
              <w:jc w:val="center"/>
              <w:rPr>
                <w:i w:val="0"/>
              </w:rPr>
            </w:pPr>
            <w:r>
              <w:rPr>
                <w:i w:val="0"/>
              </w:rPr>
              <w:t>Possible e</w:t>
            </w:r>
            <w:r w:rsidRPr="00DC71CE">
              <w:rPr>
                <w:i w:val="0"/>
              </w:rPr>
              <w:t xml:space="preserve">nhancements </w:t>
            </w:r>
            <w:r w:rsidRPr="00A76914">
              <w:rPr>
                <w:i w:val="0"/>
              </w:rPr>
              <w:t xml:space="preserve">to the </w:t>
            </w:r>
            <w:r>
              <w:rPr>
                <w:i w:val="0"/>
              </w:rPr>
              <w:t>identity</w:t>
            </w:r>
            <w:r w:rsidRPr="00A76914">
              <w:rPr>
                <w:i w:val="0"/>
              </w:rPr>
              <w:t xml:space="preserve"> management in support of new and enhanced features in TS 23.379</w:t>
            </w:r>
            <w:r>
              <w:rPr>
                <w:i w:val="0"/>
              </w:rPr>
              <w:t xml:space="preserve"> and TS 33.180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161" w:rsidRDefault="00887161" w:rsidP="00887161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161" w:rsidRPr="006C2E80" w:rsidRDefault="00887161" w:rsidP="00887161">
            <w:pPr>
              <w:pStyle w:val="TAL"/>
            </w:pPr>
          </w:p>
        </w:tc>
      </w:tr>
      <w:tr w:rsidR="00887161" w:rsidRPr="006C2E80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161" w:rsidRPr="00887161" w:rsidRDefault="00887161" w:rsidP="00887161">
            <w:pPr>
              <w:pStyle w:val="TAL8pt"/>
              <w:jc w:val="center"/>
              <w:rPr>
                <w:i w:val="0"/>
              </w:rPr>
            </w:pPr>
            <w:r w:rsidRPr="00A76914">
              <w:rPr>
                <w:i w:val="0"/>
              </w:rPr>
              <w:t>24.483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161" w:rsidRPr="00887161" w:rsidRDefault="00887161" w:rsidP="00887161">
            <w:pPr>
              <w:pStyle w:val="TAL8pt"/>
              <w:jc w:val="center"/>
              <w:rPr>
                <w:i w:val="0"/>
              </w:rPr>
            </w:pPr>
            <w:r>
              <w:rPr>
                <w:i w:val="0"/>
              </w:rPr>
              <w:t>Possible e</w:t>
            </w:r>
            <w:r w:rsidRPr="00DC71CE">
              <w:rPr>
                <w:i w:val="0"/>
              </w:rPr>
              <w:t xml:space="preserve">nhancements </w:t>
            </w:r>
            <w:r w:rsidRPr="00A76914">
              <w:rPr>
                <w:i w:val="0"/>
              </w:rPr>
              <w:t xml:space="preserve">to MCPTT management objects in support of new and enhanced features in </w:t>
            </w:r>
            <w:r w:rsidR="00B82758" w:rsidRPr="00DC71CE">
              <w:rPr>
                <w:i w:val="0"/>
              </w:rPr>
              <w:t>TS</w:t>
            </w:r>
            <w:r w:rsidR="00B82758">
              <w:rPr>
                <w:i w:val="0"/>
              </w:rPr>
              <w:t> </w:t>
            </w:r>
            <w:r w:rsidR="00B82758" w:rsidRPr="00DC71CE">
              <w:rPr>
                <w:i w:val="0"/>
              </w:rPr>
              <w:t>23.379</w:t>
            </w:r>
            <w:r w:rsidR="00B82758">
              <w:rPr>
                <w:i w:val="0"/>
              </w:rPr>
              <w:t xml:space="preserve"> and </w:t>
            </w:r>
            <w:r w:rsidR="00B82758" w:rsidRPr="00DC71CE">
              <w:rPr>
                <w:i w:val="0"/>
              </w:rPr>
              <w:t>TS</w:t>
            </w:r>
            <w:r w:rsidR="00B82758">
              <w:rPr>
                <w:i w:val="0"/>
              </w:rPr>
              <w:t> </w:t>
            </w:r>
            <w:r w:rsidR="00B82758" w:rsidRPr="00DC71CE">
              <w:rPr>
                <w:i w:val="0"/>
              </w:rPr>
              <w:t>23.</w:t>
            </w:r>
            <w:r w:rsidR="00B82758">
              <w:rPr>
                <w:i w:val="0"/>
              </w:rPr>
              <w:t>280</w:t>
            </w:r>
            <w:r w:rsidRPr="00A76914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161" w:rsidRDefault="00887161" w:rsidP="00887161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161" w:rsidRPr="006C2E80" w:rsidRDefault="00887161" w:rsidP="00887161">
            <w:pPr>
              <w:pStyle w:val="TAL"/>
            </w:pPr>
          </w:p>
        </w:tc>
      </w:tr>
      <w:tr w:rsidR="00887161" w:rsidRPr="006C2E80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161" w:rsidRPr="00887161" w:rsidRDefault="00887161" w:rsidP="00887161">
            <w:pPr>
              <w:pStyle w:val="TAL8pt"/>
              <w:jc w:val="center"/>
              <w:rPr>
                <w:i w:val="0"/>
              </w:rPr>
            </w:pPr>
            <w:r w:rsidRPr="00A76914">
              <w:rPr>
                <w:i w:val="0"/>
              </w:rPr>
              <w:t>24.484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161" w:rsidRPr="00887161" w:rsidRDefault="00887161" w:rsidP="00887161">
            <w:pPr>
              <w:pStyle w:val="TAL8pt"/>
              <w:jc w:val="center"/>
              <w:rPr>
                <w:i w:val="0"/>
              </w:rPr>
            </w:pPr>
            <w:r>
              <w:rPr>
                <w:i w:val="0"/>
              </w:rPr>
              <w:t>Possible e</w:t>
            </w:r>
            <w:r w:rsidRPr="00DC71CE">
              <w:rPr>
                <w:i w:val="0"/>
              </w:rPr>
              <w:t xml:space="preserve">nhancements </w:t>
            </w:r>
            <w:r w:rsidRPr="00A76914">
              <w:rPr>
                <w:i w:val="0"/>
              </w:rPr>
              <w:t xml:space="preserve">to MCPTT configuration management in support of new and enhanced features in </w:t>
            </w:r>
            <w:r w:rsidR="00B82758" w:rsidRPr="00DC71CE">
              <w:rPr>
                <w:i w:val="0"/>
              </w:rPr>
              <w:t>TS</w:t>
            </w:r>
            <w:r w:rsidR="00B82758">
              <w:rPr>
                <w:i w:val="0"/>
              </w:rPr>
              <w:t> </w:t>
            </w:r>
            <w:r w:rsidR="00B82758" w:rsidRPr="00DC71CE">
              <w:rPr>
                <w:i w:val="0"/>
              </w:rPr>
              <w:t>23.379</w:t>
            </w:r>
            <w:r w:rsidR="00B82758">
              <w:rPr>
                <w:i w:val="0"/>
              </w:rPr>
              <w:t xml:space="preserve"> and </w:t>
            </w:r>
            <w:r w:rsidR="00B82758" w:rsidRPr="00DC71CE">
              <w:rPr>
                <w:i w:val="0"/>
              </w:rPr>
              <w:t>TS</w:t>
            </w:r>
            <w:r w:rsidR="00B82758">
              <w:rPr>
                <w:i w:val="0"/>
              </w:rPr>
              <w:t> </w:t>
            </w:r>
            <w:r w:rsidR="00B82758" w:rsidRPr="00DC71CE">
              <w:rPr>
                <w:i w:val="0"/>
              </w:rPr>
              <w:t>23.</w:t>
            </w:r>
            <w:r w:rsidR="00B82758">
              <w:rPr>
                <w:i w:val="0"/>
              </w:rPr>
              <w:t>280</w:t>
            </w:r>
            <w:r w:rsidRPr="00A76914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161" w:rsidRDefault="00887161" w:rsidP="00887161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161" w:rsidRPr="006C2E80" w:rsidRDefault="00887161" w:rsidP="00887161">
            <w:pPr>
              <w:pStyle w:val="TAL"/>
            </w:pPr>
          </w:p>
        </w:tc>
      </w:tr>
    </w:tbl>
    <w:p w:rsidR="00C4305E" w:rsidRDefault="00C4305E" w:rsidP="006C2E80"/>
    <w:p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6C2E80" w:rsidRPr="006C2E80" w:rsidRDefault="007101A8" w:rsidP="006C2E80">
      <w:r>
        <w:t>Kiran Kapale, Samsung, kiran.kapale@samsung.com</w:t>
      </w:r>
    </w:p>
    <w:p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:rsidR="00557B2E" w:rsidRPr="00557B2E" w:rsidRDefault="001C3F3B" w:rsidP="006C2E80">
      <w:r>
        <w:t>CT1</w:t>
      </w:r>
    </w:p>
    <w:p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6C2E80" w:rsidRPr="00557B2E" w:rsidRDefault="001C3F3B" w:rsidP="006C2E80">
      <w:r>
        <w:t>None identified</w:t>
      </w:r>
    </w:p>
    <w:p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8A29C8" w:rsidRPr="008A29C8" w:rsidRDefault="008A29C8" w:rsidP="008A29C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65055" w:rsidTr="00516B66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:rsidR="00565055" w:rsidRDefault="006A2942" w:rsidP="006A2942">
            <w:pPr>
              <w:pStyle w:val="TAL"/>
            </w:pPr>
            <w:r>
              <w:rPr>
                <w:rFonts w:cs="Arial"/>
                <w:szCs w:val="18"/>
              </w:rPr>
              <w:t>Samsung</w:t>
            </w:r>
          </w:p>
        </w:tc>
      </w:tr>
      <w:tr w:rsidR="00512949" w:rsidTr="00516B66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:rsidR="00512949" w:rsidRDefault="00512949" w:rsidP="006A29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Airbus</w:t>
            </w:r>
          </w:p>
        </w:tc>
      </w:tr>
      <w:tr w:rsidR="007101A8" w:rsidTr="00516B66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:rsidR="007101A8" w:rsidRDefault="00E375B1" w:rsidP="006A29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AT&amp;T</w:t>
            </w:r>
          </w:p>
        </w:tc>
      </w:tr>
      <w:tr w:rsidR="006A2942" w:rsidTr="00516B66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:rsidR="006A2942" w:rsidRDefault="006A2942" w:rsidP="00516B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Ericsson</w:t>
            </w:r>
          </w:p>
        </w:tc>
      </w:tr>
      <w:tr w:rsidR="007101A8" w:rsidTr="00516B66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:rsidR="007101A8" w:rsidRDefault="00E375B1" w:rsidP="00516B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FirstNet</w:t>
            </w:r>
          </w:p>
        </w:tc>
      </w:tr>
      <w:tr w:rsidR="003B1F88" w:rsidTr="00516B66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:rsidR="003B1F88" w:rsidRDefault="003B1F88" w:rsidP="00516B66">
            <w:pPr>
              <w:pStyle w:val="TAL"/>
              <w:rPr>
                <w:rFonts w:cs="Arial"/>
                <w:szCs w:val="18"/>
              </w:rPr>
            </w:pPr>
            <w:r>
              <w:t>Kontron Transportation France</w:t>
            </w:r>
          </w:p>
        </w:tc>
      </w:tr>
      <w:tr w:rsidR="00D65BC4" w:rsidTr="00516B66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:rsidR="00D65BC4" w:rsidRDefault="00D65BC4" w:rsidP="00D65B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Motorola Solutions</w:t>
            </w:r>
          </w:p>
        </w:tc>
      </w:tr>
      <w:tr w:rsidR="00D65BC4" w:rsidTr="0033409B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:rsidR="00D65BC4" w:rsidRDefault="00D65BC4" w:rsidP="00D65B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Nokia</w:t>
            </w:r>
          </w:p>
        </w:tc>
      </w:tr>
      <w:tr w:rsidR="00D65BC4" w:rsidTr="0033409B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:rsidR="00D65BC4" w:rsidRDefault="00D65BC4" w:rsidP="00D65B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Nokia Shanghai Bell</w:t>
            </w:r>
          </w:p>
        </w:tc>
      </w:tr>
      <w:tr w:rsidR="00D65BC4" w:rsidTr="0033409B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:rsidR="00D65BC4" w:rsidRDefault="00D65BC4" w:rsidP="00D65B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Sepura Ltd</w:t>
            </w:r>
          </w:p>
        </w:tc>
      </w:tr>
      <w:tr w:rsidR="009D4C0D" w:rsidTr="0033409B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:rsidR="009D4C0D" w:rsidRDefault="009D4C0D" w:rsidP="00D65B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</w:rPr>
              <w:t>SyncTechno Inc</w:t>
            </w:r>
          </w:p>
        </w:tc>
      </w:tr>
      <w:tr w:rsidR="009D4C0D" w:rsidTr="0033409B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:rsidR="009D4C0D" w:rsidRDefault="009D4C0D" w:rsidP="00D65BC4">
            <w:pPr>
              <w:pStyle w:val="TAL"/>
              <w:rPr>
                <w:rFonts w:cs="Arial"/>
              </w:rPr>
            </w:pPr>
            <w:r>
              <w:t>Softil</w:t>
            </w:r>
          </w:p>
        </w:tc>
      </w:tr>
      <w:tr w:rsidR="009425F4" w:rsidTr="0033409B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:rsidR="009425F4" w:rsidRDefault="009D4C0D" w:rsidP="00D65BC4">
            <w:pPr>
              <w:pStyle w:val="TAL"/>
            </w:pPr>
            <w:r>
              <w:rPr>
                <w:rFonts w:cs="Arial"/>
                <w:szCs w:val="18"/>
              </w:rPr>
              <w:t>UIC</w:t>
            </w:r>
          </w:p>
        </w:tc>
      </w:tr>
      <w:tr w:rsidR="009D4C0D" w:rsidTr="0033409B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:rsidR="009D4C0D" w:rsidRDefault="009D4C0D" w:rsidP="00D65B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BDBOS</w:t>
            </w:r>
          </w:p>
        </w:tc>
      </w:tr>
      <w:tr w:rsidR="009D4C0D" w:rsidTr="0033409B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:rsidR="009D4C0D" w:rsidRDefault="009D4C0D" w:rsidP="00D65B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Huawei</w:t>
            </w:r>
          </w:p>
        </w:tc>
      </w:tr>
    </w:tbl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54F4" w:rsidRDefault="008754F4">
      <w:r>
        <w:separator/>
      </w:r>
    </w:p>
  </w:endnote>
  <w:endnote w:type="continuationSeparator" w:id="0">
    <w:p w:rsidR="008754F4" w:rsidRDefault="00875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54F4" w:rsidRDefault="008754F4">
      <w:r>
        <w:separator/>
      </w:r>
    </w:p>
  </w:footnote>
  <w:footnote w:type="continuationSeparator" w:id="0">
    <w:p w:rsidR="008754F4" w:rsidRDefault="008754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2911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2BF8"/>
    <w:rsid w:val="00057116"/>
    <w:rsid w:val="000613CF"/>
    <w:rsid w:val="00064CB2"/>
    <w:rsid w:val="00066954"/>
    <w:rsid w:val="00066F52"/>
    <w:rsid w:val="00067741"/>
    <w:rsid w:val="00072A56"/>
    <w:rsid w:val="0007498D"/>
    <w:rsid w:val="00082CCB"/>
    <w:rsid w:val="000861F1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0F120D"/>
    <w:rsid w:val="000F3EA3"/>
    <w:rsid w:val="001001BD"/>
    <w:rsid w:val="00102222"/>
    <w:rsid w:val="00107DA2"/>
    <w:rsid w:val="00120541"/>
    <w:rsid w:val="001211F3"/>
    <w:rsid w:val="00127B5D"/>
    <w:rsid w:val="00133B51"/>
    <w:rsid w:val="00135B8F"/>
    <w:rsid w:val="001436A3"/>
    <w:rsid w:val="00163CE4"/>
    <w:rsid w:val="00171925"/>
    <w:rsid w:val="00173998"/>
    <w:rsid w:val="00174617"/>
    <w:rsid w:val="001759A7"/>
    <w:rsid w:val="00182738"/>
    <w:rsid w:val="001A4192"/>
    <w:rsid w:val="001A7910"/>
    <w:rsid w:val="001C3F3B"/>
    <w:rsid w:val="001C5C86"/>
    <w:rsid w:val="001C718D"/>
    <w:rsid w:val="001E14C4"/>
    <w:rsid w:val="001E46D3"/>
    <w:rsid w:val="001F7D5F"/>
    <w:rsid w:val="001F7EB4"/>
    <w:rsid w:val="002000C2"/>
    <w:rsid w:val="00203CAD"/>
    <w:rsid w:val="00205F25"/>
    <w:rsid w:val="00212A1D"/>
    <w:rsid w:val="00221B1E"/>
    <w:rsid w:val="00224BF4"/>
    <w:rsid w:val="00240DCD"/>
    <w:rsid w:val="00243C26"/>
    <w:rsid w:val="0024786B"/>
    <w:rsid w:val="00251D80"/>
    <w:rsid w:val="00254FB5"/>
    <w:rsid w:val="00256373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3640D"/>
    <w:rsid w:val="00341128"/>
    <w:rsid w:val="00344158"/>
    <w:rsid w:val="00347B74"/>
    <w:rsid w:val="00355CB6"/>
    <w:rsid w:val="00366257"/>
    <w:rsid w:val="003810F7"/>
    <w:rsid w:val="0038516D"/>
    <w:rsid w:val="003869D7"/>
    <w:rsid w:val="003A08AA"/>
    <w:rsid w:val="003A1EB0"/>
    <w:rsid w:val="003B1F88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6EBB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742BB"/>
    <w:rsid w:val="0048267C"/>
    <w:rsid w:val="004876B9"/>
    <w:rsid w:val="00493A79"/>
    <w:rsid w:val="00495840"/>
    <w:rsid w:val="004A40BE"/>
    <w:rsid w:val="004A6A60"/>
    <w:rsid w:val="004C3F8F"/>
    <w:rsid w:val="004C634D"/>
    <w:rsid w:val="004D24B9"/>
    <w:rsid w:val="004E2CE2"/>
    <w:rsid w:val="004E313F"/>
    <w:rsid w:val="004E5172"/>
    <w:rsid w:val="004E6F8A"/>
    <w:rsid w:val="00502CD2"/>
    <w:rsid w:val="00502E0F"/>
    <w:rsid w:val="00504E33"/>
    <w:rsid w:val="0051260D"/>
    <w:rsid w:val="00512949"/>
    <w:rsid w:val="00524157"/>
    <w:rsid w:val="00532558"/>
    <w:rsid w:val="0054287C"/>
    <w:rsid w:val="00542C36"/>
    <w:rsid w:val="0055216E"/>
    <w:rsid w:val="00552C2C"/>
    <w:rsid w:val="005555B7"/>
    <w:rsid w:val="005562A8"/>
    <w:rsid w:val="005573BB"/>
    <w:rsid w:val="00557B2E"/>
    <w:rsid w:val="00561267"/>
    <w:rsid w:val="00565055"/>
    <w:rsid w:val="00571E3F"/>
    <w:rsid w:val="00574059"/>
    <w:rsid w:val="00586951"/>
    <w:rsid w:val="00590087"/>
    <w:rsid w:val="005A032D"/>
    <w:rsid w:val="005A3D4D"/>
    <w:rsid w:val="005A7577"/>
    <w:rsid w:val="005B5CB8"/>
    <w:rsid w:val="005C29F7"/>
    <w:rsid w:val="005C4F58"/>
    <w:rsid w:val="005C5E8D"/>
    <w:rsid w:val="005C78F2"/>
    <w:rsid w:val="005D057C"/>
    <w:rsid w:val="005D2F6E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5FB4"/>
    <w:rsid w:val="00654893"/>
    <w:rsid w:val="0065737C"/>
    <w:rsid w:val="00662741"/>
    <w:rsid w:val="006633A4"/>
    <w:rsid w:val="00667DD2"/>
    <w:rsid w:val="00671BBB"/>
    <w:rsid w:val="00682237"/>
    <w:rsid w:val="00697792"/>
    <w:rsid w:val="006A0EF8"/>
    <w:rsid w:val="006A2942"/>
    <w:rsid w:val="006A45BA"/>
    <w:rsid w:val="006B333E"/>
    <w:rsid w:val="006B4280"/>
    <w:rsid w:val="006B4B1C"/>
    <w:rsid w:val="006C053D"/>
    <w:rsid w:val="006C2E80"/>
    <w:rsid w:val="006C4991"/>
    <w:rsid w:val="006E0F19"/>
    <w:rsid w:val="006E1FDA"/>
    <w:rsid w:val="006E5E87"/>
    <w:rsid w:val="006F1A44"/>
    <w:rsid w:val="006F3AC0"/>
    <w:rsid w:val="00706A1A"/>
    <w:rsid w:val="00707673"/>
    <w:rsid w:val="007101A8"/>
    <w:rsid w:val="007162BE"/>
    <w:rsid w:val="00721122"/>
    <w:rsid w:val="00722267"/>
    <w:rsid w:val="0072401F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0FC0"/>
    <w:rsid w:val="00834A60"/>
    <w:rsid w:val="00837BCD"/>
    <w:rsid w:val="00850175"/>
    <w:rsid w:val="008510AA"/>
    <w:rsid w:val="0085530D"/>
    <w:rsid w:val="00863E89"/>
    <w:rsid w:val="00872B3B"/>
    <w:rsid w:val="008754F4"/>
    <w:rsid w:val="0088222A"/>
    <w:rsid w:val="008835FC"/>
    <w:rsid w:val="00885711"/>
    <w:rsid w:val="00887161"/>
    <w:rsid w:val="008901F6"/>
    <w:rsid w:val="00893DEA"/>
    <w:rsid w:val="00896C03"/>
    <w:rsid w:val="008A29C8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2719B"/>
    <w:rsid w:val="00935CB0"/>
    <w:rsid w:val="00937250"/>
    <w:rsid w:val="00937C6F"/>
    <w:rsid w:val="009425F4"/>
    <w:rsid w:val="009428A9"/>
    <w:rsid w:val="009437A2"/>
    <w:rsid w:val="00944B28"/>
    <w:rsid w:val="00947B8C"/>
    <w:rsid w:val="00947F8B"/>
    <w:rsid w:val="00967838"/>
    <w:rsid w:val="009822EC"/>
    <w:rsid w:val="00982CD6"/>
    <w:rsid w:val="00985B73"/>
    <w:rsid w:val="009870A7"/>
    <w:rsid w:val="00992266"/>
    <w:rsid w:val="00994A54"/>
    <w:rsid w:val="009976C1"/>
    <w:rsid w:val="00997C71"/>
    <w:rsid w:val="009A0B51"/>
    <w:rsid w:val="009A3BC4"/>
    <w:rsid w:val="009A527F"/>
    <w:rsid w:val="009A6092"/>
    <w:rsid w:val="009A668A"/>
    <w:rsid w:val="009B1936"/>
    <w:rsid w:val="009B493F"/>
    <w:rsid w:val="009C2977"/>
    <w:rsid w:val="009C2DCC"/>
    <w:rsid w:val="009D4C0D"/>
    <w:rsid w:val="009E66BB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2E3D"/>
    <w:rsid w:val="00A86D0B"/>
    <w:rsid w:val="00A9081F"/>
    <w:rsid w:val="00A9188C"/>
    <w:rsid w:val="00A97002"/>
    <w:rsid w:val="00A97A52"/>
    <w:rsid w:val="00AA0D6A"/>
    <w:rsid w:val="00AB58BF"/>
    <w:rsid w:val="00AC66B2"/>
    <w:rsid w:val="00AC6AE6"/>
    <w:rsid w:val="00AD0751"/>
    <w:rsid w:val="00AD77C4"/>
    <w:rsid w:val="00AE25BF"/>
    <w:rsid w:val="00AE4D82"/>
    <w:rsid w:val="00AF0C13"/>
    <w:rsid w:val="00AF5D27"/>
    <w:rsid w:val="00B02F19"/>
    <w:rsid w:val="00B03AF5"/>
    <w:rsid w:val="00B03C01"/>
    <w:rsid w:val="00B078D6"/>
    <w:rsid w:val="00B1248D"/>
    <w:rsid w:val="00B14709"/>
    <w:rsid w:val="00B21EE8"/>
    <w:rsid w:val="00B2743D"/>
    <w:rsid w:val="00B3015C"/>
    <w:rsid w:val="00B34461"/>
    <w:rsid w:val="00B344D8"/>
    <w:rsid w:val="00B50790"/>
    <w:rsid w:val="00B567D1"/>
    <w:rsid w:val="00B73B4C"/>
    <w:rsid w:val="00B73F75"/>
    <w:rsid w:val="00B82758"/>
    <w:rsid w:val="00B8483E"/>
    <w:rsid w:val="00B946CD"/>
    <w:rsid w:val="00B96481"/>
    <w:rsid w:val="00BA3A53"/>
    <w:rsid w:val="00BA3C54"/>
    <w:rsid w:val="00BA4095"/>
    <w:rsid w:val="00BA5B43"/>
    <w:rsid w:val="00BB4FB2"/>
    <w:rsid w:val="00BB5EBF"/>
    <w:rsid w:val="00BC642A"/>
    <w:rsid w:val="00BD5871"/>
    <w:rsid w:val="00BF7C9D"/>
    <w:rsid w:val="00C003F8"/>
    <w:rsid w:val="00C01E8C"/>
    <w:rsid w:val="00C02DF6"/>
    <w:rsid w:val="00C03E01"/>
    <w:rsid w:val="00C1261D"/>
    <w:rsid w:val="00C219FB"/>
    <w:rsid w:val="00C23582"/>
    <w:rsid w:val="00C2724D"/>
    <w:rsid w:val="00C27CA9"/>
    <w:rsid w:val="00C307A1"/>
    <w:rsid w:val="00C317E7"/>
    <w:rsid w:val="00C3799C"/>
    <w:rsid w:val="00C40902"/>
    <w:rsid w:val="00C4120A"/>
    <w:rsid w:val="00C4305E"/>
    <w:rsid w:val="00C43D1E"/>
    <w:rsid w:val="00C44336"/>
    <w:rsid w:val="00C46982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B477C"/>
    <w:rsid w:val="00CC3A91"/>
    <w:rsid w:val="00CC72A4"/>
    <w:rsid w:val="00CD3153"/>
    <w:rsid w:val="00CF6810"/>
    <w:rsid w:val="00D06117"/>
    <w:rsid w:val="00D21FAC"/>
    <w:rsid w:val="00D30172"/>
    <w:rsid w:val="00D31CC8"/>
    <w:rsid w:val="00D32678"/>
    <w:rsid w:val="00D521C1"/>
    <w:rsid w:val="00D65BC4"/>
    <w:rsid w:val="00D71F40"/>
    <w:rsid w:val="00D77416"/>
    <w:rsid w:val="00D80FC6"/>
    <w:rsid w:val="00D94917"/>
    <w:rsid w:val="00DA5642"/>
    <w:rsid w:val="00DA74F3"/>
    <w:rsid w:val="00DB51B1"/>
    <w:rsid w:val="00DB69F3"/>
    <w:rsid w:val="00DC4907"/>
    <w:rsid w:val="00DC668F"/>
    <w:rsid w:val="00DD017C"/>
    <w:rsid w:val="00DD397A"/>
    <w:rsid w:val="00DD58B7"/>
    <w:rsid w:val="00DD6699"/>
    <w:rsid w:val="00DD75F3"/>
    <w:rsid w:val="00DE3168"/>
    <w:rsid w:val="00DE51CB"/>
    <w:rsid w:val="00E007C5"/>
    <w:rsid w:val="00E00DBF"/>
    <w:rsid w:val="00E01296"/>
    <w:rsid w:val="00E0213F"/>
    <w:rsid w:val="00E033E0"/>
    <w:rsid w:val="00E047AE"/>
    <w:rsid w:val="00E1026B"/>
    <w:rsid w:val="00E1281C"/>
    <w:rsid w:val="00E13CB2"/>
    <w:rsid w:val="00E20C37"/>
    <w:rsid w:val="00E375B1"/>
    <w:rsid w:val="00E37C8A"/>
    <w:rsid w:val="00E418DE"/>
    <w:rsid w:val="00E52C57"/>
    <w:rsid w:val="00E57E7D"/>
    <w:rsid w:val="00E84CD8"/>
    <w:rsid w:val="00E854B2"/>
    <w:rsid w:val="00E90B85"/>
    <w:rsid w:val="00E91679"/>
    <w:rsid w:val="00E92452"/>
    <w:rsid w:val="00E94CC1"/>
    <w:rsid w:val="00E96431"/>
    <w:rsid w:val="00E96B22"/>
    <w:rsid w:val="00EC3039"/>
    <w:rsid w:val="00EC5235"/>
    <w:rsid w:val="00ED6B03"/>
    <w:rsid w:val="00ED7A5B"/>
    <w:rsid w:val="00EF5897"/>
    <w:rsid w:val="00F048DE"/>
    <w:rsid w:val="00F07C92"/>
    <w:rsid w:val="00F138AB"/>
    <w:rsid w:val="00F14B43"/>
    <w:rsid w:val="00F203C7"/>
    <w:rsid w:val="00F215E2"/>
    <w:rsid w:val="00F21E3F"/>
    <w:rsid w:val="00F2261D"/>
    <w:rsid w:val="00F41A27"/>
    <w:rsid w:val="00F4338D"/>
    <w:rsid w:val="00F436EF"/>
    <w:rsid w:val="00F440D3"/>
    <w:rsid w:val="00F446AC"/>
    <w:rsid w:val="00F46EAF"/>
    <w:rsid w:val="00F5774F"/>
    <w:rsid w:val="00F62688"/>
    <w:rsid w:val="00F66C72"/>
    <w:rsid w:val="00F74594"/>
    <w:rsid w:val="00F76BE5"/>
    <w:rsid w:val="00F83D11"/>
    <w:rsid w:val="00F921F1"/>
    <w:rsid w:val="00F9779C"/>
    <w:rsid w:val="00FB127E"/>
    <w:rsid w:val="00FB2957"/>
    <w:rsid w:val="00FB3734"/>
    <w:rsid w:val="00FC0804"/>
    <w:rsid w:val="00FC3B6D"/>
    <w:rsid w:val="00FD3A4E"/>
    <w:rsid w:val="00FD6800"/>
    <w:rsid w:val="00FF3F0C"/>
    <w:rsid w:val="00FF4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Hyperlink">
    <w:name w:val="Hyperlink"/>
    <w:basedOn w:val="DefaultParagraphFont"/>
    <w:rsid w:val="00E01296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E01296"/>
    <w:rPr>
      <w:color w:val="605E5C"/>
      <w:shd w:val="clear" w:color="auto" w:fill="E1DFDD"/>
    </w:rPr>
  </w:style>
  <w:style w:type="paragraph" w:customStyle="1" w:styleId="TAL8pt">
    <w:name w:val="TAL + 8 pt"/>
    <w:basedOn w:val="Normal"/>
    <w:rsid w:val="00887161"/>
    <w:pPr>
      <w:spacing w:after="0"/>
    </w:pPr>
    <w:rPr>
      <w:i/>
      <w:color w:val="auto"/>
      <w:lang w:eastAsia="en-GB"/>
    </w:rPr>
  </w:style>
  <w:style w:type="character" w:customStyle="1" w:styleId="B1Char">
    <w:name w:val="B1 Char"/>
    <w:link w:val="B1"/>
    <w:rsid w:val="00C003F8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66502F-CE9C-47FA-A15E-931EA0A1C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</Pages>
  <Words>747</Words>
  <Characters>4263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5001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kiran_samsung</cp:lastModifiedBy>
  <cp:revision>24</cp:revision>
  <cp:lastPrinted>2000-02-29T11:31:00Z</cp:lastPrinted>
  <dcterms:created xsi:type="dcterms:W3CDTF">2023-04-06T07:58:00Z</dcterms:created>
  <dcterms:modified xsi:type="dcterms:W3CDTF">2023-04-10T09:03:00Z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